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Birmingham Northfield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Birmingham Northfield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Birmingham Northfield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Birmingham Northfield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Birmingham Northfield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Birmingham Northfield are estimated to have a score of 1-2 on the PGSI (low-risk gambling), whilst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58.5% </w:t>
      </w:r>
      <w:r w:rsidRPr="004747BF">
        <w:rPr>
          <w:rFonts w:ascii="Libre Franklin Light" w:eastAsia="Times New Roman" w:hAnsi="Libre Franklin Light" w:cs="Calibri Light"/>
        </w:rPr>
        <w:t xml:space="preserve">of those respondents classified as PGSI 8+ in Birmingham Northfield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Birmingham Northfield is estimated to be </w:t>
      </w:r>
      <w:r w:rsidRPr="00773DF7">
        <w:rPr>
          <w:rFonts w:ascii="Libre Franklin Light" w:eastAsia="Times New Roman" w:hAnsi="Libre Franklin Light" w:cs="Calibri Light"/>
          <w:b/>
          <w:bCs/>
          <w:color w:val="C45911" w:themeColor="accent2" w:themeShade="BF"/>
        </w:rPr>
        <w:t xml:space="preserve">£3,269,398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Birmingham Northfield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Northfield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 Northfield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Birmingham Northfield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mingham North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Birmingham Northfield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mingham North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Birmingham Northfield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Northfield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mingham North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Birmingham Northfield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Birmingham Northfield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 Northfield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Birmingham Northfield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Birmingham Northfield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Birmingham Northfield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£3,269,398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Birmingham Northfield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£53,253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£1,101,305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£78,894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£22,189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£40,679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£1,973,078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£3,269,398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Birmingham Northfield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Birmingham Northfield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Northfield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Northfield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Northfield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 Northfield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Birmingham Northfield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Birmingham Northfield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Northfield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 Northfield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Birmingham Northfield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Birmingham Northfield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C188785-8AAD-42AC-8A95-AA4E155CECB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